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5ED6A" w14:textId="77777777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ANEXO I - A</w:t>
      </w:r>
    </w:p>
    <w:p w14:paraId="7191D319" w14:textId="68E9F952" w:rsidR="0078089A" w:rsidRPr="0078089A" w:rsidRDefault="0078089A" w:rsidP="0078089A">
      <w:pPr>
        <w:autoSpaceDE w:val="0"/>
        <w:autoSpaceDN w:val="0"/>
        <w:adjustRightInd w:val="0"/>
        <w:spacing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78089A">
        <w:rPr>
          <w:rFonts w:ascii="Century Gothic" w:hAnsi="Century Gothic" w:cs="Arial"/>
          <w:b/>
          <w:sz w:val="20"/>
          <w:szCs w:val="20"/>
        </w:rPr>
        <w:t>MINUTA DE PROPOSTA COMERCIAL</w:t>
      </w:r>
    </w:p>
    <w:p w14:paraId="3EACF456" w14:textId="7AE84B6A" w:rsidR="000622F5" w:rsidRDefault="000622F5" w:rsidP="000622F5">
      <w:pP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  <w:r w:rsidRPr="000622F5">
        <w:rPr>
          <w:rFonts w:ascii="Century Gothic" w:hAnsi="Century Gothic"/>
          <w:b/>
          <w:sz w:val="20"/>
          <w:szCs w:val="20"/>
        </w:rPr>
        <w:t>PREGÃO ELETRÔNICO Nº 01</w:t>
      </w:r>
      <w:r w:rsidR="001145DE">
        <w:rPr>
          <w:rFonts w:ascii="Century Gothic" w:hAnsi="Century Gothic"/>
          <w:b/>
          <w:sz w:val="20"/>
          <w:szCs w:val="20"/>
        </w:rPr>
        <w:t>4</w:t>
      </w:r>
      <w:r w:rsidRPr="000622F5">
        <w:rPr>
          <w:rFonts w:ascii="Century Gothic" w:hAnsi="Century Gothic"/>
          <w:b/>
          <w:sz w:val="20"/>
          <w:szCs w:val="20"/>
        </w:rPr>
        <w:t>/2022</w:t>
      </w:r>
    </w:p>
    <w:p w14:paraId="170EF5E6" w14:textId="77777777" w:rsidR="000622F5" w:rsidRPr="000622F5" w:rsidRDefault="000622F5" w:rsidP="000622F5">
      <w:pPr>
        <w:autoSpaceDE w:val="0"/>
        <w:autoSpaceDN w:val="0"/>
        <w:adjustRightInd w:val="0"/>
        <w:jc w:val="center"/>
        <w:rPr>
          <w:rFonts w:ascii="Century Gothic" w:hAnsi="Century Gothic"/>
          <w:b/>
          <w:sz w:val="20"/>
          <w:szCs w:val="20"/>
        </w:rPr>
      </w:pPr>
    </w:p>
    <w:p w14:paraId="1E1D8843" w14:textId="72B79CA7" w:rsidR="0078089A" w:rsidRPr="0078089A" w:rsidRDefault="0078089A" w:rsidP="0078089A">
      <w:pPr>
        <w:jc w:val="both"/>
        <w:rPr>
          <w:rFonts w:ascii="Century Gothic" w:hAnsi="Century Gothic" w:cs="Arial"/>
          <w:iCs/>
          <w:sz w:val="20"/>
        </w:rPr>
      </w:pPr>
      <w:r w:rsidRPr="0078089A">
        <w:rPr>
          <w:rFonts w:ascii="Century Gothic" w:hAnsi="Century Gothic" w:cs="Arial"/>
          <w:sz w:val="20"/>
        </w:rPr>
        <w:t xml:space="preserve">OBJETO: </w:t>
      </w:r>
      <w:r w:rsidR="001145DE" w:rsidRPr="001145DE">
        <w:rPr>
          <w:rFonts w:ascii="Century Gothic" w:hAnsi="Century Gothic" w:cs="Arial"/>
          <w:sz w:val="20"/>
        </w:rPr>
        <w:t>Contratação de empresa especializada em prestação de serviços de Engenharia de Segurança e Medicina do Trabalho</w:t>
      </w:r>
      <w:r w:rsidRPr="0078089A">
        <w:rPr>
          <w:rFonts w:ascii="Century Gothic" w:hAnsi="Century Gothic" w:cs="Arial"/>
          <w:iCs/>
          <w:sz w:val="20"/>
        </w:rPr>
        <w:t>.</w:t>
      </w:r>
    </w:p>
    <w:p w14:paraId="6E01254A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</w:p>
    <w:p w14:paraId="3D007581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Razão social:</w:t>
      </w:r>
    </w:p>
    <w:p w14:paraId="55A8A5D0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CNPJ: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</w:p>
    <w:p w14:paraId="41EDEF22" w14:textId="77777777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Endereço completo:</w:t>
      </w:r>
    </w:p>
    <w:p w14:paraId="5FFBCBA2" w14:textId="01FFD60F" w:rsidR="0078089A" w:rsidRPr="0078089A" w:rsidRDefault="0078089A" w:rsidP="0078089A">
      <w:pPr>
        <w:jc w:val="both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E</w:t>
      </w:r>
      <w:r w:rsidRPr="0078089A">
        <w:rPr>
          <w:rFonts w:ascii="Century Gothic" w:hAnsi="Century Gothic" w:cs="Arial"/>
          <w:sz w:val="20"/>
        </w:rPr>
        <w:t>-mail:</w:t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</w:r>
      <w:r w:rsidRPr="0078089A">
        <w:rPr>
          <w:rFonts w:ascii="Century Gothic" w:hAnsi="Century Gothic" w:cs="Arial"/>
          <w:sz w:val="20"/>
        </w:rPr>
        <w:tab/>
        <w:t>Telefone/Fax:</w:t>
      </w:r>
    </w:p>
    <w:p w14:paraId="7DED9873" w14:textId="192BBE99" w:rsidR="0002442B" w:rsidRDefault="000244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  <w:bookmarkStart w:id="0" w:name="_Hlk37939001"/>
    </w:p>
    <w:tbl>
      <w:tblPr>
        <w:tblpPr w:leftFromText="141" w:rightFromText="141" w:vertAnchor="text" w:horzAnchor="page" w:tblpX="1666" w:tblpY="2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034"/>
        <w:gridCol w:w="2924"/>
        <w:gridCol w:w="907"/>
        <w:gridCol w:w="1064"/>
        <w:gridCol w:w="1112"/>
        <w:gridCol w:w="1381"/>
      </w:tblGrid>
      <w:tr w:rsidR="001145DE" w:rsidRPr="00750F6A" w14:paraId="3D7F89C1" w14:textId="77777777" w:rsidTr="00491ABA">
        <w:trPr>
          <w:trHeight w:val="416"/>
        </w:trPr>
        <w:tc>
          <w:tcPr>
            <w:tcW w:w="5000" w:type="pct"/>
            <w:gridSpan w:val="7"/>
          </w:tcPr>
          <w:p w14:paraId="296FB500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GRUPO 01</w:t>
            </w:r>
          </w:p>
        </w:tc>
      </w:tr>
      <w:tr w:rsidR="001145DE" w:rsidRPr="00750F6A" w14:paraId="38B957F9" w14:textId="77777777" w:rsidTr="00491ABA">
        <w:trPr>
          <w:trHeight w:val="564"/>
        </w:trPr>
        <w:tc>
          <w:tcPr>
            <w:tcW w:w="349" w:type="pct"/>
            <w:vAlign w:val="center"/>
          </w:tcPr>
          <w:p w14:paraId="60D49943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573" w:type="pct"/>
            <w:vAlign w:val="center"/>
          </w:tcPr>
          <w:p w14:paraId="57088B9C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CATSER</w:t>
            </w:r>
          </w:p>
        </w:tc>
        <w:tc>
          <w:tcPr>
            <w:tcW w:w="1616" w:type="pct"/>
            <w:vAlign w:val="center"/>
          </w:tcPr>
          <w:p w14:paraId="7DE0CB91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 xml:space="preserve">ESPECIFICAÇÃO </w:t>
            </w:r>
          </w:p>
        </w:tc>
        <w:tc>
          <w:tcPr>
            <w:tcW w:w="493" w:type="pct"/>
            <w:vAlign w:val="center"/>
          </w:tcPr>
          <w:p w14:paraId="33EE6918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UNID</w:t>
            </w:r>
          </w:p>
        </w:tc>
        <w:tc>
          <w:tcPr>
            <w:tcW w:w="589" w:type="pct"/>
            <w:vAlign w:val="center"/>
          </w:tcPr>
          <w:p w14:paraId="5C429B74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QUANT.</w:t>
            </w:r>
          </w:p>
        </w:tc>
        <w:tc>
          <w:tcPr>
            <w:tcW w:w="616" w:type="pct"/>
            <w:vAlign w:val="center"/>
          </w:tcPr>
          <w:p w14:paraId="025293E6" w14:textId="77777777" w:rsidR="001145DE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VALOR UNIT.</w:t>
            </w:r>
          </w:p>
          <w:p w14:paraId="3500A177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(R$)</w:t>
            </w:r>
          </w:p>
        </w:tc>
        <w:tc>
          <w:tcPr>
            <w:tcW w:w="764" w:type="pct"/>
            <w:vAlign w:val="center"/>
          </w:tcPr>
          <w:p w14:paraId="743F33F0" w14:textId="77777777" w:rsidR="001145DE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VALOR TOTAL</w:t>
            </w:r>
          </w:p>
          <w:p w14:paraId="37B869A3" w14:textId="77777777" w:rsidR="001145DE" w:rsidRPr="00D20D26" w:rsidRDefault="001145DE" w:rsidP="00491ABA">
            <w:pPr>
              <w:suppressAutoHyphens/>
              <w:jc w:val="center"/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color w:val="000000"/>
                <w:sz w:val="20"/>
                <w:szCs w:val="20"/>
              </w:rPr>
              <w:t>(R$)</w:t>
            </w:r>
          </w:p>
        </w:tc>
      </w:tr>
      <w:tr w:rsidR="001145DE" w:rsidRPr="00750F6A" w14:paraId="2BFDCB32" w14:textId="77777777" w:rsidTr="00491ABA">
        <w:tc>
          <w:tcPr>
            <w:tcW w:w="349" w:type="pct"/>
            <w:vAlign w:val="center"/>
          </w:tcPr>
          <w:p w14:paraId="3970C96B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3" w:type="pct"/>
            <w:vAlign w:val="center"/>
          </w:tcPr>
          <w:p w14:paraId="36EBDF2B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11DD5189" w14:textId="77777777" w:rsidR="001145DE" w:rsidRPr="00D20D26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Atualização</w:t>
            </w:r>
            <w:r w:rsidRPr="00D20D26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de PCMSO (Programa de Controle Médico de Saúde Ocupacional);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14:paraId="728DB13C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40D53B0A" w14:textId="77777777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F46CC5E" w14:textId="4CE80F4A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A1B14E7" w14:textId="41D96AEE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7FCF2DE0" w14:textId="77777777" w:rsidTr="00491ABA">
        <w:tc>
          <w:tcPr>
            <w:tcW w:w="349" w:type="pct"/>
            <w:vAlign w:val="center"/>
          </w:tcPr>
          <w:p w14:paraId="4268F882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3" w:type="pct"/>
            <w:vAlign w:val="center"/>
          </w:tcPr>
          <w:p w14:paraId="501267AC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6D200028" w14:textId="77777777" w:rsidR="001145DE" w:rsidRPr="00D20D26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082CF1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Atualização do</w:t>
            </w:r>
            <w:r w:rsidRPr="00D20D26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PGR (Programa de Gerenciamento de Risco);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14:paraId="7FB2F417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0F4B1669" w14:textId="77777777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EA77DF4" w14:textId="6A1CFB35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A97E23E" w14:textId="7D9F7A1F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23A879B4" w14:textId="77777777" w:rsidTr="00491ABA">
        <w:trPr>
          <w:trHeight w:val="295"/>
        </w:trPr>
        <w:tc>
          <w:tcPr>
            <w:tcW w:w="349" w:type="pct"/>
            <w:vAlign w:val="center"/>
          </w:tcPr>
          <w:p w14:paraId="4A1FE3E9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3" w:type="pct"/>
            <w:vAlign w:val="center"/>
          </w:tcPr>
          <w:p w14:paraId="44772D19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2B09EE8D" w14:textId="77777777" w:rsidR="001145DE" w:rsidRPr="00D20D26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Emissão de PPP (Perfil Profissional gráfico Previdenciário);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493" w:type="pct"/>
            <w:vAlign w:val="center"/>
          </w:tcPr>
          <w:p w14:paraId="3711623A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30F21E18" w14:textId="77777777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3793C16" w14:textId="07D242B7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D02E8C3" w14:textId="74DE1B82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3137E914" w14:textId="77777777" w:rsidTr="00491ABA">
        <w:trPr>
          <w:trHeight w:val="290"/>
        </w:trPr>
        <w:tc>
          <w:tcPr>
            <w:tcW w:w="349" w:type="pct"/>
            <w:vAlign w:val="center"/>
          </w:tcPr>
          <w:p w14:paraId="1151A16C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3" w:type="pct"/>
            <w:vAlign w:val="center"/>
          </w:tcPr>
          <w:p w14:paraId="03AA541A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color w:val="auto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38690ED6" w14:textId="77777777" w:rsidR="001145DE" w:rsidRPr="00D20D26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044437">
              <w:rPr>
                <w:rFonts w:ascii="Century Gothic" w:eastAsia="Calibri" w:hAnsi="Century Gothic" w:cs="Arial"/>
                <w:i w:val="0"/>
                <w:iCs w:val="0"/>
                <w:color w:val="auto"/>
                <w:sz w:val="20"/>
                <w:szCs w:val="20"/>
              </w:rPr>
              <w:t>Elaboração de LTCAT – (Laudo Técnico das Condições Ambientais no Trabalho</w:t>
            </w:r>
            <w:r>
              <w:rPr>
                <w:rFonts w:ascii="Century Gothic" w:eastAsia="Calibri" w:hAnsi="Century Gothic" w:cs="Arial"/>
                <w:i w:val="0"/>
                <w:iCs w:val="0"/>
                <w:color w:val="auto"/>
                <w:sz w:val="20"/>
                <w:szCs w:val="20"/>
              </w:rPr>
              <w:t>)</w:t>
            </w:r>
          </w:p>
        </w:tc>
        <w:tc>
          <w:tcPr>
            <w:tcW w:w="493" w:type="pct"/>
            <w:vAlign w:val="center"/>
          </w:tcPr>
          <w:p w14:paraId="316AF3B8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6F14BAB9" w14:textId="77777777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94C4618" w14:textId="0AA19882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E29B5FF" w14:textId="28561CF5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0E9D3478" w14:textId="77777777" w:rsidTr="00491ABA">
        <w:tc>
          <w:tcPr>
            <w:tcW w:w="349" w:type="pct"/>
            <w:vAlign w:val="center"/>
          </w:tcPr>
          <w:p w14:paraId="48F57E41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3" w:type="pct"/>
            <w:vAlign w:val="center"/>
          </w:tcPr>
          <w:p w14:paraId="0CF9633A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566052DA" w14:textId="77777777" w:rsidR="001145DE" w:rsidRPr="00044437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i w:val="0"/>
                <w:iCs w:val="0"/>
                <w:color w:val="auto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Elaboração de Mapa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de Risco Setorial para todo empreendimento </w:t>
            </w:r>
          </w:p>
        </w:tc>
        <w:tc>
          <w:tcPr>
            <w:tcW w:w="493" w:type="pct"/>
            <w:vAlign w:val="center"/>
          </w:tcPr>
          <w:p w14:paraId="48576A88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 w:rsidRPr="00D20D26"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5C9ECE7A" w14:textId="77777777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3640DD0" w14:textId="48FEAD7F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072C931" w14:textId="74645ADC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5D827980" w14:textId="77777777" w:rsidTr="00491ABA">
        <w:tc>
          <w:tcPr>
            <w:tcW w:w="349" w:type="pct"/>
            <w:vAlign w:val="center"/>
          </w:tcPr>
          <w:p w14:paraId="3FF2A700" w14:textId="77777777" w:rsidR="001145DE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3" w:type="pct"/>
            <w:vAlign w:val="center"/>
          </w:tcPr>
          <w:p w14:paraId="5AFD88CF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4B7656EC" w14:textId="77777777" w:rsidR="001145DE" w:rsidRPr="00D20D26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B767BB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Avaliação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Ergonômica - AE</w:t>
            </w:r>
          </w:p>
        </w:tc>
        <w:tc>
          <w:tcPr>
            <w:tcW w:w="493" w:type="pct"/>
            <w:vAlign w:val="center"/>
          </w:tcPr>
          <w:p w14:paraId="15F180E4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6CEA668B" w14:textId="77777777" w:rsidR="001145DE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76CD9C7" w14:textId="19A25D15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5EBAE17" w14:textId="6D52B97A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6AA8F83A" w14:textId="77777777" w:rsidTr="00491ABA">
        <w:trPr>
          <w:trHeight w:val="2049"/>
        </w:trPr>
        <w:tc>
          <w:tcPr>
            <w:tcW w:w="349" w:type="pct"/>
            <w:vAlign w:val="center"/>
          </w:tcPr>
          <w:p w14:paraId="717C18D6" w14:textId="77777777" w:rsidR="001145DE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3" w:type="pct"/>
            <w:vAlign w:val="center"/>
          </w:tcPr>
          <w:p w14:paraId="40D1B4D1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48127F21" w14:textId="77777777" w:rsidR="001145DE" w:rsidRPr="00B767BB" w:rsidRDefault="001145DE" w:rsidP="00491ABA">
            <w:pPr>
              <w:pStyle w:val="Citao"/>
              <w:jc w:val="both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B767BB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Avaliação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</w:t>
            </w:r>
            <w:r w:rsidRPr="00B767BB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Clínica Ocupacional com emissão de ASO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 (Exame </w:t>
            </w:r>
            <w:bookmarkStart w:id="1" w:name="_Hlk95739834"/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admissional, Exame </w:t>
            </w:r>
            <w:bookmarkEnd w:id="1"/>
            <w:proofErr w:type="spellStart"/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demissional</w:t>
            </w:r>
            <w:proofErr w:type="spellEnd"/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, Exame periódico, Exame de retorno ao trabalho, </w:t>
            </w:r>
            <w:r w:rsidRPr="00A37B00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Exame de mudança de riscos ocupacionais</w:t>
            </w:r>
            <w:r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>)</w:t>
            </w:r>
          </w:p>
        </w:tc>
        <w:tc>
          <w:tcPr>
            <w:tcW w:w="493" w:type="pct"/>
            <w:vAlign w:val="center"/>
          </w:tcPr>
          <w:p w14:paraId="08A40097" w14:textId="77777777" w:rsidR="001145DE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Serv.</w:t>
            </w:r>
          </w:p>
        </w:tc>
        <w:tc>
          <w:tcPr>
            <w:tcW w:w="589" w:type="pct"/>
            <w:vAlign w:val="center"/>
          </w:tcPr>
          <w:p w14:paraId="16B74E0A" w14:textId="77777777" w:rsidR="001145DE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1399D6B" w14:textId="2CFBAE2C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A58C5CB" w14:textId="04D9A781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6AC9DD1D" w14:textId="77777777" w:rsidTr="00491ABA">
        <w:tc>
          <w:tcPr>
            <w:tcW w:w="349" w:type="pct"/>
            <w:vAlign w:val="center"/>
          </w:tcPr>
          <w:p w14:paraId="6F47B018" w14:textId="77777777" w:rsidR="001145DE" w:rsidRPr="00D20D26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3" w:type="pct"/>
            <w:vAlign w:val="center"/>
          </w:tcPr>
          <w:p w14:paraId="2C3B7F8E" w14:textId="77777777" w:rsidR="001145DE" w:rsidRPr="00F139CF" w:rsidRDefault="001145DE" w:rsidP="00491ABA">
            <w:pPr>
              <w:pStyle w:val="Citao"/>
              <w:jc w:val="center"/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</w:pPr>
            <w:r w:rsidRPr="00F139CF">
              <w:rPr>
                <w:rFonts w:ascii="Century Gothic" w:hAnsi="Century Gothic" w:cs="Arial"/>
                <w:i w:val="0"/>
                <w:sz w:val="20"/>
                <w:szCs w:val="20"/>
              </w:rPr>
              <w:t>8800</w:t>
            </w:r>
          </w:p>
        </w:tc>
        <w:tc>
          <w:tcPr>
            <w:tcW w:w="1616" w:type="pct"/>
            <w:vAlign w:val="center"/>
          </w:tcPr>
          <w:p w14:paraId="019947BA" w14:textId="77777777" w:rsidR="001145DE" w:rsidRPr="006858EF" w:rsidRDefault="001145DE" w:rsidP="00491ABA">
            <w:pPr>
              <w:pStyle w:val="Citao"/>
              <w:jc w:val="both"/>
              <w:rPr>
                <w:rFonts w:ascii="Century Gothic" w:hAnsi="Century Gothic"/>
                <w:i w:val="0"/>
                <w:sz w:val="20"/>
                <w:szCs w:val="20"/>
              </w:rPr>
            </w:pPr>
            <w:r w:rsidRPr="006858EF">
              <w:rPr>
                <w:rFonts w:ascii="Century Gothic" w:eastAsia="Calibri" w:hAnsi="Century Gothic" w:cs="Arial"/>
                <w:i w:val="0"/>
                <w:iCs w:val="0"/>
                <w:sz w:val="20"/>
                <w:szCs w:val="20"/>
              </w:rPr>
              <w:t xml:space="preserve">Assessoria em serviços de Engenharia de Segurança e Medicina do Trabalho, composta por </w:t>
            </w:r>
            <w:r w:rsidRPr="006858EF">
              <w:rPr>
                <w:rFonts w:ascii="Century Gothic" w:hAnsi="Century Gothic"/>
                <w:i w:val="0"/>
                <w:sz w:val="20"/>
                <w:szCs w:val="20"/>
              </w:rPr>
              <w:t xml:space="preserve">uma visita mensal presencial na sede do CISAMAPI, através do responsável pela execução dos serviços, com carga </w:t>
            </w:r>
            <w:r w:rsidRPr="006858EF">
              <w:rPr>
                <w:rFonts w:ascii="Century Gothic" w:hAnsi="Century Gothic"/>
                <w:i w:val="0"/>
                <w:sz w:val="20"/>
                <w:szCs w:val="20"/>
              </w:rPr>
              <w:lastRenderedPageBreak/>
              <w:t>horaria necessária para execução dos serviços previstos para o item e cumprimento da legislação trabalhista.</w:t>
            </w:r>
          </w:p>
          <w:p w14:paraId="70615594" w14:textId="77777777" w:rsidR="001145DE" w:rsidRPr="006858EF" w:rsidRDefault="001145DE" w:rsidP="00491ABA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6858EF">
              <w:rPr>
                <w:rFonts w:ascii="Century Gothic" w:hAnsi="Century Gothic"/>
                <w:sz w:val="20"/>
                <w:szCs w:val="20"/>
              </w:rPr>
              <w:t>Além de horas presenciais, deverão ser realizados atendimentos eletrônicos, através de e-mail, videoconferência, WhatsApp, telefone, entre outras formas que se julgarem necessárias, no horário de 08:00 às 18:00 horas, de segunda a sexta-feira, exceto feriados</w:t>
            </w:r>
          </w:p>
        </w:tc>
        <w:tc>
          <w:tcPr>
            <w:tcW w:w="493" w:type="pct"/>
            <w:vAlign w:val="center"/>
          </w:tcPr>
          <w:p w14:paraId="611CF2A5" w14:textId="77777777" w:rsidR="001145DE" w:rsidRPr="000B2451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0B2451">
              <w:rPr>
                <w:rFonts w:ascii="Century Gothic" w:eastAsia="Calibri" w:hAnsi="Century Gothic" w:cs="Arial"/>
                <w:sz w:val="20"/>
                <w:szCs w:val="20"/>
              </w:rPr>
              <w:lastRenderedPageBreak/>
              <w:t>Valor Mensal</w:t>
            </w:r>
          </w:p>
        </w:tc>
        <w:tc>
          <w:tcPr>
            <w:tcW w:w="589" w:type="pct"/>
            <w:vAlign w:val="center"/>
          </w:tcPr>
          <w:p w14:paraId="2E958E44" w14:textId="77777777" w:rsidR="001145DE" w:rsidRPr="000B2451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0B2451">
              <w:rPr>
                <w:rFonts w:ascii="Century Gothic" w:hAnsi="Century Gothic" w:cs="Arial"/>
                <w:sz w:val="20"/>
                <w:szCs w:val="20"/>
              </w:rPr>
              <w:t>12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A7F96E1" w14:textId="42CA0CBA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4BCBF6DA" w14:textId="4E558B33" w:rsidR="001145DE" w:rsidRPr="00750F6A" w:rsidRDefault="001145DE" w:rsidP="00491ABA">
            <w:pPr>
              <w:suppressAutoHyphens/>
              <w:spacing w:after="120" w:line="276" w:lineRule="auto"/>
              <w:jc w:val="center"/>
              <w:rPr>
                <w:rFonts w:ascii="Century Gothic" w:hAnsi="Century Gothic" w:cs="Arial"/>
                <w:iCs/>
                <w:color w:val="000000"/>
                <w:sz w:val="20"/>
                <w:szCs w:val="20"/>
              </w:rPr>
            </w:pPr>
          </w:p>
        </w:tc>
      </w:tr>
      <w:tr w:rsidR="001145DE" w:rsidRPr="00750F6A" w14:paraId="2D5ED2A1" w14:textId="77777777" w:rsidTr="00491ABA">
        <w:trPr>
          <w:trHeight w:val="223"/>
        </w:trPr>
        <w:tc>
          <w:tcPr>
            <w:tcW w:w="3620" w:type="pct"/>
            <w:gridSpan w:val="5"/>
          </w:tcPr>
          <w:p w14:paraId="5D348C28" w14:textId="77777777" w:rsidR="001145DE" w:rsidRPr="00750F6A" w:rsidRDefault="001145DE" w:rsidP="00491ABA">
            <w:pPr>
              <w:suppressAutoHyphens/>
              <w:jc w:val="center"/>
              <w:rPr>
                <w:rFonts w:ascii="Century Gothic" w:hAnsi="Century Gothic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80" w:type="pct"/>
            <w:gridSpan w:val="2"/>
            <w:vAlign w:val="center"/>
          </w:tcPr>
          <w:p w14:paraId="43F1C6A7" w14:textId="29C33BCA" w:rsidR="001145DE" w:rsidRPr="00750F6A" w:rsidRDefault="001145DE" w:rsidP="00491ABA">
            <w:pPr>
              <w:suppressAutoHyphens/>
              <w:jc w:val="center"/>
              <w:rPr>
                <w:rFonts w:ascii="Century Gothic" w:hAnsi="Century Gothic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3E3BC45B" w14:textId="77777777" w:rsidR="004B5E2B" w:rsidRDefault="004B5E2B" w:rsidP="0078089A">
      <w:pPr>
        <w:widowControl/>
        <w:autoSpaceDE w:val="0"/>
        <w:spacing w:before="120" w:after="120" w:line="276" w:lineRule="auto"/>
        <w:jc w:val="both"/>
        <w:rPr>
          <w:rFonts w:ascii="Century Gothic" w:hAnsi="Century Gothic" w:cs="Arial"/>
          <w:b/>
          <w:color w:val="000000"/>
          <w:sz w:val="21"/>
          <w:szCs w:val="21"/>
        </w:rPr>
      </w:pPr>
    </w:p>
    <w:p w14:paraId="5290B3D3" w14:textId="77777777" w:rsidR="0078089A" w:rsidRPr="0078089A" w:rsidRDefault="0078089A" w:rsidP="0078089A">
      <w:pPr>
        <w:jc w:val="both"/>
        <w:rPr>
          <w:rFonts w:ascii="Century Gothic" w:hAnsi="Century Gothic" w:cs="Arial"/>
          <w:b/>
          <w:sz w:val="20"/>
          <w:szCs w:val="20"/>
        </w:rPr>
      </w:pPr>
      <w:bookmarkStart w:id="2" w:name="_GoBack"/>
      <w:bookmarkEnd w:id="2"/>
      <w:r w:rsidRPr="0078089A">
        <w:rPr>
          <w:rFonts w:ascii="Century Gothic" w:hAnsi="Century Gothic" w:cs="Arial"/>
          <w:b/>
          <w:sz w:val="20"/>
          <w:szCs w:val="20"/>
        </w:rPr>
        <w:t>ESTA PROPOSTA TEM VALIDADE DE 60 (SESSENTA) DIAS.</w:t>
      </w:r>
    </w:p>
    <w:p w14:paraId="144F875D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</w:p>
    <w:p w14:paraId="4A08A8DE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49431B53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</w:p>
    <w:p w14:paraId="2E7C0E5A" w14:textId="77777777" w:rsidR="0078089A" w:rsidRPr="0078089A" w:rsidRDefault="0078089A" w:rsidP="0078089A">
      <w:pPr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LOCAL E DATA: ______________________________________________________________</w:t>
      </w:r>
    </w:p>
    <w:p w14:paraId="683F6C4F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F25ABC4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433B71AB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14:paraId="5A848370" w14:textId="77777777" w:rsidR="0078089A" w:rsidRPr="0078089A" w:rsidRDefault="0078089A" w:rsidP="0078089A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78089A">
        <w:rPr>
          <w:rFonts w:ascii="Century Gothic" w:hAnsi="Century Gothic" w:cs="Arial"/>
          <w:sz w:val="20"/>
        </w:rPr>
        <w:t>_____________________________________________________________</w:t>
      </w:r>
    </w:p>
    <w:p w14:paraId="28B3431E" w14:textId="77777777" w:rsidR="0078089A" w:rsidRPr="0078089A" w:rsidRDefault="0078089A" w:rsidP="0078089A">
      <w:pPr>
        <w:jc w:val="center"/>
        <w:rPr>
          <w:rFonts w:ascii="Century Gothic" w:hAnsi="Century Gothic" w:cs="Arial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 xml:space="preserve">NOME E ASSINATURA DO REPRESENTANTE </w:t>
      </w:r>
    </w:p>
    <w:p w14:paraId="0022B12A" w14:textId="77777777" w:rsidR="0078089A" w:rsidRPr="0078089A" w:rsidRDefault="0078089A" w:rsidP="0078089A">
      <w:pPr>
        <w:jc w:val="center"/>
        <w:rPr>
          <w:rFonts w:ascii="Century Gothic" w:hAnsi="Century Gothic" w:cs="Arial"/>
          <w:b/>
          <w:color w:val="FF0000"/>
          <w:sz w:val="20"/>
          <w:szCs w:val="20"/>
        </w:rPr>
      </w:pPr>
      <w:r w:rsidRPr="0078089A">
        <w:rPr>
          <w:rFonts w:ascii="Century Gothic" w:hAnsi="Century Gothic" w:cs="Arial"/>
          <w:sz w:val="20"/>
          <w:szCs w:val="20"/>
        </w:rPr>
        <w:t>DO LICITANTE</w:t>
      </w:r>
    </w:p>
    <w:bookmarkEnd w:id="0"/>
    <w:p w14:paraId="72815C1C" w14:textId="77777777" w:rsidR="0078089A" w:rsidRPr="001B5788" w:rsidRDefault="0078089A" w:rsidP="00BD3358">
      <w:pPr>
        <w:ind w:firstLine="708"/>
        <w:rPr>
          <w:rFonts w:ascii="Century Gothic" w:hAnsi="Century Gothic" w:cs="Arial"/>
          <w:sz w:val="21"/>
          <w:szCs w:val="21"/>
        </w:rPr>
      </w:pPr>
    </w:p>
    <w:sectPr w:rsidR="0078089A" w:rsidRPr="001B5788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74350" w14:textId="77777777" w:rsidR="00205EE1" w:rsidRDefault="00205EE1">
      <w:r>
        <w:separator/>
      </w:r>
    </w:p>
  </w:endnote>
  <w:endnote w:type="continuationSeparator" w:id="0">
    <w:p w14:paraId="160F2C35" w14:textId="77777777" w:rsidR="00205EE1" w:rsidRDefault="0020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8A184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</w:rPr>
    </w:pPr>
    <w:r w:rsidRPr="007C6423">
      <w:rPr>
        <w:rFonts w:ascii="Arial" w:hAnsi="Arial" w:cs="Arial"/>
        <w:sz w:val="18"/>
        <w:szCs w:val="18"/>
      </w:rPr>
      <w:t>____________________________________________________________________________________</w:t>
    </w:r>
  </w:p>
  <w:p w14:paraId="192936C6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sz w:val="18"/>
        <w:szCs w:val="18"/>
      </w:rPr>
    </w:pPr>
    <w:r w:rsidRPr="007C6423">
      <w:rPr>
        <w:rFonts w:ascii="Century Gothic" w:hAnsi="Century Gothic" w:cs="Arial"/>
        <w:sz w:val="18"/>
        <w:szCs w:val="18"/>
      </w:rPr>
      <w:t>Avenida Ernesto Trivellato- 120- Bairro Triângulo – Ponte Nova- MG – CNPJ: 01.095.667/0001-88</w:t>
    </w:r>
  </w:p>
  <w:p w14:paraId="5D26FA08" w14:textId="77777777" w:rsidR="005F05A5" w:rsidRPr="007C6423" w:rsidRDefault="005F05A5" w:rsidP="00623D35">
    <w:pPr>
      <w:tabs>
        <w:tab w:val="center" w:pos="4252"/>
        <w:tab w:val="right" w:pos="8504"/>
      </w:tabs>
      <w:jc w:val="center"/>
      <w:rPr>
        <w:rFonts w:ascii="Century Gothic" w:hAnsi="Century Gothic" w:cs="Arial"/>
        <w:b/>
        <w:color w:val="002060"/>
        <w:sz w:val="18"/>
        <w:szCs w:val="18"/>
        <w:u w:val="single"/>
      </w:rPr>
    </w:pPr>
    <w:r w:rsidRPr="007C6423">
      <w:rPr>
        <w:rFonts w:ascii="Century Gothic" w:hAnsi="Century Gothic" w:cs="Arial"/>
        <w:sz w:val="18"/>
        <w:szCs w:val="18"/>
      </w:rPr>
      <w:t xml:space="preserve">Telefone:  31-3819-8810 / 3819-8808 – Site: </w:t>
    </w:r>
    <w:r w:rsidRPr="007C6423">
      <w:rPr>
        <w:rFonts w:ascii="Century Gothic" w:hAnsi="Century Gothic" w:cs="Arial"/>
        <w:b/>
        <w:color w:val="002060"/>
        <w:sz w:val="18"/>
        <w:szCs w:val="18"/>
        <w:u w:val="single"/>
      </w:rPr>
      <w:t>www.cisamapi.mg.gov.br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073DB" w14:textId="77777777" w:rsidR="00205EE1" w:rsidRDefault="00205EE1">
      <w:r>
        <w:separator/>
      </w:r>
    </w:p>
  </w:footnote>
  <w:footnote w:type="continuationSeparator" w:id="0">
    <w:p w14:paraId="14CC7A62" w14:textId="77777777" w:rsidR="00205EE1" w:rsidRDefault="00205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5F05A5" w:rsidRDefault="00205EE1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9EF90" w14:textId="340D9859" w:rsidR="005F05A5" w:rsidRDefault="005F05A5" w:rsidP="00C47043">
    <w:pPr>
      <w:pStyle w:val="Cabealho"/>
    </w:pPr>
  </w:p>
  <w:p w14:paraId="79A864F7" w14:textId="4F6FE77C" w:rsidR="005F05A5" w:rsidRDefault="005F05A5" w:rsidP="00B5683C">
    <w:pPr>
      <w:pStyle w:val="Cabealho"/>
      <w:rPr>
        <w:noProof/>
        <w:szCs w:val="36"/>
      </w:rPr>
    </w:pPr>
    <w:r>
      <w:rPr>
        <w:noProof/>
        <w:lang w:eastAsia="pt-BR"/>
      </w:rPr>
      <w:drawing>
        <wp:inline distT="0" distB="0" distL="0" distR="0" wp14:anchorId="13105864" wp14:editId="751BADB8">
          <wp:extent cx="569531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364919" w14:textId="6A074563" w:rsidR="005F05A5" w:rsidRPr="00BB7A2A" w:rsidRDefault="005F05A5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5F05A5" w:rsidRDefault="00205EE1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9260E7CA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4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CED3E10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D656318"/>
    <w:multiLevelType w:val="multilevel"/>
    <w:tmpl w:val="9A1E1F4A"/>
    <w:lvl w:ilvl="0">
      <w:start w:val="2"/>
      <w:numFmt w:val="decimal"/>
      <w:lvlText w:val="%1"/>
      <w:lvlJc w:val="left"/>
      <w:pPr>
        <w:ind w:left="360" w:hanging="360"/>
      </w:pPr>
      <w:rPr>
        <w:rFonts w:ascii="Century Gothic" w:hAnsi="Century Gothic" w:cs="Arial" w:hint="default"/>
        <w:color w:val="000000"/>
        <w:sz w:val="20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ascii="Century Gothic" w:hAnsi="Century Gothic" w:cs="Arial"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entury Gothic" w:hAnsi="Century Gothic" w:cs="Arial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Century Gothic" w:hAnsi="Century Gothic" w:cs="Arial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entury Gothic" w:hAnsi="Century Gothic" w:cs="Arial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Century Gothic" w:hAnsi="Century Gothic" w:cs="Arial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entury Gothic" w:hAnsi="Century Gothic" w:cs="Arial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Century Gothic" w:hAnsi="Century Gothic" w:cs="Arial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Century Gothic" w:hAnsi="Century Gothic" w:cs="Arial" w:hint="default"/>
        <w:color w:val="000000"/>
        <w:sz w:val="20"/>
      </w:rPr>
    </w:lvl>
  </w:abstractNum>
  <w:num w:numId="1">
    <w:abstractNumId w:val="3"/>
  </w:num>
  <w:num w:numId="2">
    <w:abstractNumId w:val="0"/>
  </w:num>
  <w:num w:numId="3">
    <w:abstractNumId w:val="13"/>
  </w:num>
  <w:num w:numId="4">
    <w:abstractNumId w:val="15"/>
  </w:num>
  <w:num w:numId="5">
    <w:abstractNumId w:val="7"/>
  </w:num>
  <w:num w:numId="6">
    <w:abstractNumId w:val="5"/>
  </w:num>
  <w:num w:numId="7">
    <w:abstractNumId w:val="8"/>
  </w:num>
  <w:num w:numId="8">
    <w:abstractNumId w:val="11"/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20"/>
    </w:lvlOverride>
  </w:num>
  <w:num w:numId="11">
    <w:abstractNumId w:val="14"/>
  </w:num>
  <w:num w:numId="12">
    <w:abstractNumId w:val="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"/>
  </w:num>
  <w:num w:numId="15">
    <w:abstractNumId w:val="6"/>
  </w:num>
  <w:num w:numId="16">
    <w:abstractNumId w:val="2"/>
  </w:num>
  <w:num w:numId="17">
    <w:abstractNumId w:val="3"/>
    <w:lvlOverride w:ilvl="0">
      <w:startOverride w:val="9"/>
    </w:lvlOverride>
    <w:lvlOverride w:ilvl="1">
      <w:startOverride w:val="5"/>
    </w:lvlOverride>
  </w:num>
  <w:num w:numId="18">
    <w:abstractNumId w:val="3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3"/>
    <w:lvlOverride w:ilvl="0">
      <w:lvl w:ilvl="0">
        <w:start w:val="1"/>
        <w:numFmt w:val="decimal"/>
        <w:pStyle w:val="Nivel01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3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10"/>
  </w:num>
  <w:num w:numId="40">
    <w:abstractNumId w:val="12"/>
  </w:num>
  <w:num w:numId="41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6B07"/>
    <w:rsid w:val="000075E9"/>
    <w:rsid w:val="000137FE"/>
    <w:rsid w:val="000240A1"/>
    <w:rsid w:val="0002442B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578DC"/>
    <w:rsid w:val="00060848"/>
    <w:rsid w:val="000622F5"/>
    <w:rsid w:val="0006670E"/>
    <w:rsid w:val="00066C3A"/>
    <w:rsid w:val="00066EAE"/>
    <w:rsid w:val="00067A60"/>
    <w:rsid w:val="00067C97"/>
    <w:rsid w:val="00074A30"/>
    <w:rsid w:val="000759FF"/>
    <w:rsid w:val="00075ECA"/>
    <w:rsid w:val="0007642F"/>
    <w:rsid w:val="0007744B"/>
    <w:rsid w:val="00077726"/>
    <w:rsid w:val="00082AE9"/>
    <w:rsid w:val="000879A2"/>
    <w:rsid w:val="00091B88"/>
    <w:rsid w:val="000931FE"/>
    <w:rsid w:val="00096BCA"/>
    <w:rsid w:val="00096EF3"/>
    <w:rsid w:val="000A2D82"/>
    <w:rsid w:val="000A7D2C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E703E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5DE"/>
    <w:rsid w:val="00114F56"/>
    <w:rsid w:val="00115955"/>
    <w:rsid w:val="00115A61"/>
    <w:rsid w:val="00120C1C"/>
    <w:rsid w:val="00121818"/>
    <w:rsid w:val="0012239F"/>
    <w:rsid w:val="001225DB"/>
    <w:rsid w:val="001230F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96FFF"/>
    <w:rsid w:val="001A2A25"/>
    <w:rsid w:val="001A48F8"/>
    <w:rsid w:val="001A513F"/>
    <w:rsid w:val="001A5A62"/>
    <w:rsid w:val="001A6A34"/>
    <w:rsid w:val="001A6BC8"/>
    <w:rsid w:val="001B5788"/>
    <w:rsid w:val="001B5F05"/>
    <w:rsid w:val="001B6698"/>
    <w:rsid w:val="001B67E0"/>
    <w:rsid w:val="001B70FC"/>
    <w:rsid w:val="001C28F5"/>
    <w:rsid w:val="001C3A91"/>
    <w:rsid w:val="001C443F"/>
    <w:rsid w:val="001C6DB8"/>
    <w:rsid w:val="001C7908"/>
    <w:rsid w:val="001C7B1F"/>
    <w:rsid w:val="001D2495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5EE1"/>
    <w:rsid w:val="00207D90"/>
    <w:rsid w:val="00210183"/>
    <w:rsid w:val="00212828"/>
    <w:rsid w:val="0021687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793"/>
    <w:rsid w:val="002D2E9E"/>
    <w:rsid w:val="002D3A24"/>
    <w:rsid w:val="002D3CC3"/>
    <w:rsid w:val="002D4717"/>
    <w:rsid w:val="002D65CE"/>
    <w:rsid w:val="002D77D0"/>
    <w:rsid w:val="002D78F2"/>
    <w:rsid w:val="002D7D99"/>
    <w:rsid w:val="002E010C"/>
    <w:rsid w:val="002E11B7"/>
    <w:rsid w:val="002E3B86"/>
    <w:rsid w:val="002E5191"/>
    <w:rsid w:val="002E7572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112"/>
    <w:rsid w:val="00332E50"/>
    <w:rsid w:val="003330E4"/>
    <w:rsid w:val="00333F14"/>
    <w:rsid w:val="00334D79"/>
    <w:rsid w:val="00335599"/>
    <w:rsid w:val="00336627"/>
    <w:rsid w:val="00340332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2599"/>
    <w:rsid w:val="00392F2D"/>
    <w:rsid w:val="003931F2"/>
    <w:rsid w:val="0039700D"/>
    <w:rsid w:val="003A0015"/>
    <w:rsid w:val="003A0192"/>
    <w:rsid w:val="003A09E8"/>
    <w:rsid w:val="003A2FB9"/>
    <w:rsid w:val="003A41E5"/>
    <w:rsid w:val="003A6CF9"/>
    <w:rsid w:val="003B12A7"/>
    <w:rsid w:val="003B27B6"/>
    <w:rsid w:val="003B4808"/>
    <w:rsid w:val="003B7051"/>
    <w:rsid w:val="003C0D5B"/>
    <w:rsid w:val="003C6219"/>
    <w:rsid w:val="003C720A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19A3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195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249"/>
    <w:rsid w:val="004B3977"/>
    <w:rsid w:val="004B5E2B"/>
    <w:rsid w:val="004C0B0A"/>
    <w:rsid w:val="004C244D"/>
    <w:rsid w:val="004C4736"/>
    <w:rsid w:val="004C4BB1"/>
    <w:rsid w:val="004C6FFE"/>
    <w:rsid w:val="004D4BA4"/>
    <w:rsid w:val="004D56B6"/>
    <w:rsid w:val="004E120E"/>
    <w:rsid w:val="004E1825"/>
    <w:rsid w:val="004E1CDF"/>
    <w:rsid w:val="004E1FBD"/>
    <w:rsid w:val="004E318E"/>
    <w:rsid w:val="004E48BB"/>
    <w:rsid w:val="004E574E"/>
    <w:rsid w:val="004E630D"/>
    <w:rsid w:val="004E646C"/>
    <w:rsid w:val="004E7A7B"/>
    <w:rsid w:val="004F2A95"/>
    <w:rsid w:val="004F425C"/>
    <w:rsid w:val="004F4E82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2A17"/>
    <w:rsid w:val="00524D8F"/>
    <w:rsid w:val="00524E62"/>
    <w:rsid w:val="00525A78"/>
    <w:rsid w:val="00526C14"/>
    <w:rsid w:val="0052718B"/>
    <w:rsid w:val="00530BF3"/>
    <w:rsid w:val="00530C51"/>
    <w:rsid w:val="00531E43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42BD"/>
    <w:rsid w:val="00577130"/>
    <w:rsid w:val="00577549"/>
    <w:rsid w:val="00581586"/>
    <w:rsid w:val="00582C34"/>
    <w:rsid w:val="00585D05"/>
    <w:rsid w:val="00586204"/>
    <w:rsid w:val="005965B5"/>
    <w:rsid w:val="005A098C"/>
    <w:rsid w:val="005A187B"/>
    <w:rsid w:val="005A4D91"/>
    <w:rsid w:val="005A7DA0"/>
    <w:rsid w:val="005B1316"/>
    <w:rsid w:val="005B18BA"/>
    <w:rsid w:val="005B40DE"/>
    <w:rsid w:val="005B5DFD"/>
    <w:rsid w:val="005B752F"/>
    <w:rsid w:val="005B792E"/>
    <w:rsid w:val="005B7AEC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5AB0"/>
    <w:rsid w:val="005E6082"/>
    <w:rsid w:val="005E69A7"/>
    <w:rsid w:val="005F05A5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07185"/>
    <w:rsid w:val="006140D1"/>
    <w:rsid w:val="006202BA"/>
    <w:rsid w:val="006236E8"/>
    <w:rsid w:val="00623D35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511A9"/>
    <w:rsid w:val="006515B4"/>
    <w:rsid w:val="00652D5D"/>
    <w:rsid w:val="006532CD"/>
    <w:rsid w:val="006534D2"/>
    <w:rsid w:val="00654978"/>
    <w:rsid w:val="0065636B"/>
    <w:rsid w:val="00660763"/>
    <w:rsid w:val="00662F3D"/>
    <w:rsid w:val="00664492"/>
    <w:rsid w:val="00667550"/>
    <w:rsid w:val="00674E91"/>
    <w:rsid w:val="006750D4"/>
    <w:rsid w:val="0067658F"/>
    <w:rsid w:val="006774BA"/>
    <w:rsid w:val="00683511"/>
    <w:rsid w:val="00684356"/>
    <w:rsid w:val="00685FC7"/>
    <w:rsid w:val="0068658B"/>
    <w:rsid w:val="00692024"/>
    <w:rsid w:val="006938E9"/>
    <w:rsid w:val="00695E12"/>
    <w:rsid w:val="006969B3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34BD"/>
    <w:rsid w:val="006D3CCE"/>
    <w:rsid w:val="006E0AF8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1627"/>
    <w:rsid w:val="007128B6"/>
    <w:rsid w:val="00715379"/>
    <w:rsid w:val="00717C44"/>
    <w:rsid w:val="00717DE3"/>
    <w:rsid w:val="00721FA7"/>
    <w:rsid w:val="007242F1"/>
    <w:rsid w:val="00724A51"/>
    <w:rsid w:val="007262A3"/>
    <w:rsid w:val="00727ED4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089A"/>
    <w:rsid w:val="00784708"/>
    <w:rsid w:val="0078533F"/>
    <w:rsid w:val="00786F87"/>
    <w:rsid w:val="00790722"/>
    <w:rsid w:val="0079135B"/>
    <w:rsid w:val="00793A7B"/>
    <w:rsid w:val="00793CFB"/>
    <w:rsid w:val="00793D01"/>
    <w:rsid w:val="00793EBB"/>
    <w:rsid w:val="0079424E"/>
    <w:rsid w:val="007942E8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55F8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5F44"/>
    <w:rsid w:val="008279A3"/>
    <w:rsid w:val="00827B4C"/>
    <w:rsid w:val="00827D27"/>
    <w:rsid w:val="0083095A"/>
    <w:rsid w:val="00830D91"/>
    <w:rsid w:val="0083290B"/>
    <w:rsid w:val="00833B13"/>
    <w:rsid w:val="00834716"/>
    <w:rsid w:val="00835949"/>
    <w:rsid w:val="00835D69"/>
    <w:rsid w:val="0083609B"/>
    <w:rsid w:val="008404B1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184"/>
    <w:rsid w:val="008652B6"/>
    <w:rsid w:val="008652CE"/>
    <w:rsid w:val="008657BA"/>
    <w:rsid w:val="0086652A"/>
    <w:rsid w:val="00870425"/>
    <w:rsid w:val="0087090D"/>
    <w:rsid w:val="0087123C"/>
    <w:rsid w:val="00871C81"/>
    <w:rsid w:val="00873DFD"/>
    <w:rsid w:val="0087477C"/>
    <w:rsid w:val="00875CB8"/>
    <w:rsid w:val="00875EF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1FBC"/>
    <w:rsid w:val="008B3578"/>
    <w:rsid w:val="008B4FD0"/>
    <w:rsid w:val="008B686C"/>
    <w:rsid w:val="008B7599"/>
    <w:rsid w:val="008C12E6"/>
    <w:rsid w:val="008C3C43"/>
    <w:rsid w:val="008C3DAC"/>
    <w:rsid w:val="008C5919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5768"/>
    <w:rsid w:val="0090085E"/>
    <w:rsid w:val="009012FF"/>
    <w:rsid w:val="00902A52"/>
    <w:rsid w:val="009039AF"/>
    <w:rsid w:val="00904243"/>
    <w:rsid w:val="00910B72"/>
    <w:rsid w:val="00911116"/>
    <w:rsid w:val="00911906"/>
    <w:rsid w:val="009137D2"/>
    <w:rsid w:val="00915653"/>
    <w:rsid w:val="009167C1"/>
    <w:rsid w:val="00916B95"/>
    <w:rsid w:val="00920A09"/>
    <w:rsid w:val="00922196"/>
    <w:rsid w:val="009221C5"/>
    <w:rsid w:val="00922FE0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2D8D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87FAB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2F7"/>
    <w:rsid w:val="009E249B"/>
    <w:rsid w:val="009E2D56"/>
    <w:rsid w:val="009E45EC"/>
    <w:rsid w:val="009E52FE"/>
    <w:rsid w:val="009F000E"/>
    <w:rsid w:val="009F1928"/>
    <w:rsid w:val="009F2168"/>
    <w:rsid w:val="009F2D5F"/>
    <w:rsid w:val="009F344F"/>
    <w:rsid w:val="009F5535"/>
    <w:rsid w:val="00A016FD"/>
    <w:rsid w:val="00A04017"/>
    <w:rsid w:val="00A07D2F"/>
    <w:rsid w:val="00A10703"/>
    <w:rsid w:val="00A17109"/>
    <w:rsid w:val="00A210D8"/>
    <w:rsid w:val="00A225E7"/>
    <w:rsid w:val="00A23C6E"/>
    <w:rsid w:val="00A248C6"/>
    <w:rsid w:val="00A25920"/>
    <w:rsid w:val="00A2723F"/>
    <w:rsid w:val="00A30EF1"/>
    <w:rsid w:val="00A313D5"/>
    <w:rsid w:val="00A31B61"/>
    <w:rsid w:val="00A32853"/>
    <w:rsid w:val="00A36725"/>
    <w:rsid w:val="00A3732C"/>
    <w:rsid w:val="00A40EEB"/>
    <w:rsid w:val="00A42680"/>
    <w:rsid w:val="00A426C5"/>
    <w:rsid w:val="00A43BF4"/>
    <w:rsid w:val="00A443CA"/>
    <w:rsid w:val="00A45242"/>
    <w:rsid w:val="00A4622B"/>
    <w:rsid w:val="00A47ADF"/>
    <w:rsid w:val="00A505C7"/>
    <w:rsid w:val="00A5282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1884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2800"/>
    <w:rsid w:val="00A83072"/>
    <w:rsid w:val="00A849C2"/>
    <w:rsid w:val="00A859EE"/>
    <w:rsid w:val="00A85F5F"/>
    <w:rsid w:val="00A867C0"/>
    <w:rsid w:val="00A86AF4"/>
    <w:rsid w:val="00A87C88"/>
    <w:rsid w:val="00A90559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204"/>
    <w:rsid w:val="00AB5D73"/>
    <w:rsid w:val="00AC04EE"/>
    <w:rsid w:val="00AC2BAE"/>
    <w:rsid w:val="00AC4F45"/>
    <w:rsid w:val="00AC5C65"/>
    <w:rsid w:val="00AC5D59"/>
    <w:rsid w:val="00AC5E14"/>
    <w:rsid w:val="00AD3010"/>
    <w:rsid w:val="00AD374C"/>
    <w:rsid w:val="00AD438A"/>
    <w:rsid w:val="00AD5144"/>
    <w:rsid w:val="00AD6CFE"/>
    <w:rsid w:val="00AE02DC"/>
    <w:rsid w:val="00AE09D6"/>
    <w:rsid w:val="00AE0D91"/>
    <w:rsid w:val="00AE1F94"/>
    <w:rsid w:val="00AE21E2"/>
    <w:rsid w:val="00AE26D8"/>
    <w:rsid w:val="00AE32AD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30D8"/>
    <w:rsid w:val="00B03345"/>
    <w:rsid w:val="00B0560E"/>
    <w:rsid w:val="00B06545"/>
    <w:rsid w:val="00B0781E"/>
    <w:rsid w:val="00B10285"/>
    <w:rsid w:val="00B111E1"/>
    <w:rsid w:val="00B1124B"/>
    <w:rsid w:val="00B13AF9"/>
    <w:rsid w:val="00B16755"/>
    <w:rsid w:val="00B16F4C"/>
    <w:rsid w:val="00B17908"/>
    <w:rsid w:val="00B2384A"/>
    <w:rsid w:val="00B2484F"/>
    <w:rsid w:val="00B30736"/>
    <w:rsid w:val="00B31865"/>
    <w:rsid w:val="00B33098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1E0E"/>
    <w:rsid w:val="00B55BE5"/>
    <w:rsid w:val="00B55DED"/>
    <w:rsid w:val="00B5666C"/>
    <w:rsid w:val="00B5683C"/>
    <w:rsid w:val="00B56D86"/>
    <w:rsid w:val="00B60143"/>
    <w:rsid w:val="00B6067B"/>
    <w:rsid w:val="00B612ED"/>
    <w:rsid w:val="00B6161F"/>
    <w:rsid w:val="00B63FCC"/>
    <w:rsid w:val="00B64489"/>
    <w:rsid w:val="00B67367"/>
    <w:rsid w:val="00B679C2"/>
    <w:rsid w:val="00B727C1"/>
    <w:rsid w:val="00B73281"/>
    <w:rsid w:val="00B741F5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84E37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F5E"/>
    <w:rsid w:val="00BC72B2"/>
    <w:rsid w:val="00BD055E"/>
    <w:rsid w:val="00BD0714"/>
    <w:rsid w:val="00BD1404"/>
    <w:rsid w:val="00BD16EE"/>
    <w:rsid w:val="00BD1796"/>
    <w:rsid w:val="00BD1DEE"/>
    <w:rsid w:val="00BD23AC"/>
    <w:rsid w:val="00BD2D33"/>
    <w:rsid w:val="00BD32F1"/>
    <w:rsid w:val="00BD3358"/>
    <w:rsid w:val="00BD3DA4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2AD1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453"/>
    <w:rsid w:val="00C46AF0"/>
    <w:rsid w:val="00C46E3D"/>
    <w:rsid w:val="00C46F05"/>
    <w:rsid w:val="00C47043"/>
    <w:rsid w:val="00C477F7"/>
    <w:rsid w:val="00C51597"/>
    <w:rsid w:val="00C519DB"/>
    <w:rsid w:val="00C526C7"/>
    <w:rsid w:val="00C533D5"/>
    <w:rsid w:val="00C547C4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3F13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C0401"/>
    <w:rsid w:val="00CC0BAA"/>
    <w:rsid w:val="00CC0C22"/>
    <w:rsid w:val="00CC4E57"/>
    <w:rsid w:val="00CC67BE"/>
    <w:rsid w:val="00CC6B65"/>
    <w:rsid w:val="00CD02EE"/>
    <w:rsid w:val="00CD10FF"/>
    <w:rsid w:val="00CD18BD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E7F54"/>
    <w:rsid w:val="00CF0311"/>
    <w:rsid w:val="00CF03CF"/>
    <w:rsid w:val="00CF0954"/>
    <w:rsid w:val="00CF11D9"/>
    <w:rsid w:val="00CF1455"/>
    <w:rsid w:val="00CF2DB9"/>
    <w:rsid w:val="00D048E8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88D"/>
    <w:rsid w:val="00D23F7B"/>
    <w:rsid w:val="00D26C6D"/>
    <w:rsid w:val="00D27EBD"/>
    <w:rsid w:val="00D34595"/>
    <w:rsid w:val="00D34724"/>
    <w:rsid w:val="00D3781A"/>
    <w:rsid w:val="00D40179"/>
    <w:rsid w:val="00D423FF"/>
    <w:rsid w:val="00D425F6"/>
    <w:rsid w:val="00D508C2"/>
    <w:rsid w:val="00D52176"/>
    <w:rsid w:val="00D6150A"/>
    <w:rsid w:val="00D617C2"/>
    <w:rsid w:val="00D61959"/>
    <w:rsid w:val="00D622FC"/>
    <w:rsid w:val="00D62EFD"/>
    <w:rsid w:val="00D6775A"/>
    <w:rsid w:val="00D71D4C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B709C"/>
    <w:rsid w:val="00DC04B4"/>
    <w:rsid w:val="00DC086A"/>
    <w:rsid w:val="00DC1181"/>
    <w:rsid w:val="00DC375A"/>
    <w:rsid w:val="00DC4419"/>
    <w:rsid w:val="00DC6488"/>
    <w:rsid w:val="00DC762F"/>
    <w:rsid w:val="00DD0E17"/>
    <w:rsid w:val="00DD2FF0"/>
    <w:rsid w:val="00DD435A"/>
    <w:rsid w:val="00DD50BE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06389"/>
    <w:rsid w:val="00E11166"/>
    <w:rsid w:val="00E168DC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4A7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0185"/>
    <w:rsid w:val="00E7327A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605"/>
    <w:rsid w:val="00EA2753"/>
    <w:rsid w:val="00EA2CE7"/>
    <w:rsid w:val="00EA6E5F"/>
    <w:rsid w:val="00EB04A8"/>
    <w:rsid w:val="00EB0707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5BF5"/>
    <w:rsid w:val="00EF6552"/>
    <w:rsid w:val="00F00438"/>
    <w:rsid w:val="00F035C6"/>
    <w:rsid w:val="00F04EA1"/>
    <w:rsid w:val="00F06108"/>
    <w:rsid w:val="00F06831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AA4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567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A6345"/>
    <w:rsid w:val="00FB098E"/>
    <w:rsid w:val="00FB1D5A"/>
    <w:rsid w:val="00FB35A7"/>
    <w:rsid w:val="00FB402A"/>
    <w:rsid w:val="00FB7959"/>
    <w:rsid w:val="00FC01CB"/>
    <w:rsid w:val="00FC0DCB"/>
    <w:rsid w:val="00FC0EE1"/>
    <w:rsid w:val="00FC10CF"/>
    <w:rsid w:val="00FC1BD0"/>
    <w:rsid w:val="00FC263C"/>
    <w:rsid w:val="00FC321D"/>
    <w:rsid w:val="00FC4377"/>
    <w:rsid w:val="00FC69DC"/>
    <w:rsid w:val="00FC73A5"/>
    <w:rsid w:val="00FC7E02"/>
    <w:rsid w:val="00FD1D4C"/>
    <w:rsid w:val="00FD5C95"/>
    <w:rsid w:val="00FE0A0C"/>
    <w:rsid w:val="00FE12F7"/>
    <w:rsid w:val="00FE1389"/>
    <w:rsid w:val="00FE45A5"/>
    <w:rsid w:val="00FE5718"/>
    <w:rsid w:val="00FE6283"/>
    <w:rsid w:val="00FF2510"/>
    <w:rsid w:val="00FF3473"/>
    <w:rsid w:val="00FF4E3A"/>
    <w:rsid w:val="00FF4FB7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657D43BC-3378-4522-B611-21F128B7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78089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1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13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UnresolvedMention">
    <w:name w:val="Unresolved Mention"/>
    <w:basedOn w:val="Fontepargpadro"/>
    <w:uiPriority w:val="99"/>
    <w:semiHidden/>
    <w:unhideWhenUsed/>
    <w:rsid w:val="0021687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semiHidden/>
    <w:rsid w:val="0078089A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customStyle="1" w:styleId="Corpodetexto21">
    <w:name w:val="Corpo de texto 21"/>
    <w:basedOn w:val="Normal"/>
    <w:uiPriority w:val="99"/>
    <w:rsid w:val="0078089A"/>
    <w:pPr>
      <w:ind w:firstLine="1560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FAF492-3D3B-4238-B444-468A1EF37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2</Pages>
  <Words>289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1850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2020-11-09T18:12:00Z</cp:lastPrinted>
  <dcterms:created xsi:type="dcterms:W3CDTF">2022-06-07T18:24:00Z</dcterms:created>
  <dcterms:modified xsi:type="dcterms:W3CDTF">2022-06-07T18:24:00Z</dcterms:modified>
  <cp:category>104/2019</cp:category>
</cp:coreProperties>
</file>